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A4BCB" w14:textId="6D284FEE" w:rsidR="005103B9" w:rsidRPr="00452EFB" w:rsidRDefault="006676AE" w:rsidP="00A44833">
      <w:pPr>
        <w:pStyle w:val="Nagwek4"/>
        <w:spacing w:after="360"/>
        <w:rPr>
          <w:rFonts w:asciiTheme="minorHAnsi" w:hAnsiTheme="minorHAnsi" w:cstheme="minorHAnsi"/>
          <w:bCs/>
          <w:iCs/>
          <w:sz w:val="16"/>
          <w:szCs w:val="16"/>
        </w:rPr>
      </w:pPr>
      <w:r w:rsidRPr="00452EFB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</w:t>
      </w:r>
      <w:r w:rsidR="001926FC" w:rsidRPr="00452EFB">
        <w:rPr>
          <w:rFonts w:asciiTheme="minorHAnsi" w:hAnsiTheme="minorHAnsi" w:cstheme="minorHAnsi"/>
          <w:bCs/>
          <w:iCs/>
          <w:sz w:val="16"/>
          <w:szCs w:val="16"/>
        </w:rPr>
        <w:t>1</w:t>
      </w:r>
      <w:r w:rsidR="00B36ABD" w:rsidRPr="00452EFB">
        <w:rPr>
          <w:rFonts w:asciiTheme="minorHAnsi" w:hAnsiTheme="minorHAnsi" w:cstheme="minorHAnsi"/>
          <w:bCs/>
          <w:iCs/>
          <w:sz w:val="16"/>
          <w:szCs w:val="16"/>
        </w:rPr>
        <w:t xml:space="preserve"> do SWZ</w:t>
      </w:r>
    </w:p>
    <w:p w14:paraId="14DD4142" w14:textId="77777777" w:rsidR="002578E4" w:rsidRPr="00452EFB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452EFB" w14:paraId="115E5BBC" w14:textId="77777777" w:rsidTr="0018769E">
        <w:tc>
          <w:tcPr>
            <w:tcW w:w="2800" w:type="dxa"/>
          </w:tcPr>
          <w:p w14:paraId="071D368E" w14:textId="77777777" w:rsidR="002578E4" w:rsidRPr="00452EFB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452EFB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06C29432" w14:textId="77777777" w:rsidR="002578E4" w:rsidRPr="00452EFB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1BBF4E3" w14:textId="77777777" w:rsidR="002578E4" w:rsidRPr="00452EFB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52EF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2AEA78B" w14:textId="77777777" w:rsidR="002578E4" w:rsidRPr="00452EFB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452EFB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452EFB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452EFB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452EFB" w14:paraId="44D29885" w14:textId="77777777" w:rsidTr="0018769E">
        <w:tc>
          <w:tcPr>
            <w:tcW w:w="2800" w:type="dxa"/>
          </w:tcPr>
          <w:p w14:paraId="6BF205C6" w14:textId="77777777" w:rsidR="002578E4" w:rsidRPr="00452EFB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52EFB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ED46BE6" w14:textId="77777777" w:rsidR="002578E4" w:rsidRPr="00452EFB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63C30D7" w14:textId="77777777" w:rsidR="002578E4" w:rsidRPr="00452EFB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52EFB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E2AA395" w14:textId="77777777" w:rsidR="002578E4" w:rsidRPr="00452EFB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452EFB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452EFB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452EFB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5E31F6DD" w14:textId="77777777" w:rsidR="002578E4" w:rsidRPr="00452EFB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926FC" w:rsidRPr="00452EFB" w14:paraId="59FB22C6" w14:textId="77777777" w:rsidTr="000862BF">
        <w:tc>
          <w:tcPr>
            <w:tcW w:w="9104" w:type="dxa"/>
            <w:shd w:val="clear" w:color="auto" w:fill="D9D9D9"/>
          </w:tcPr>
          <w:p w14:paraId="60A69343" w14:textId="77777777" w:rsidR="001926FC" w:rsidRPr="00452EFB" w:rsidRDefault="001926FC" w:rsidP="000862BF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52EFB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  <w:p w14:paraId="716C6D32" w14:textId="50A76925" w:rsidR="001926FC" w:rsidRPr="00452EFB" w:rsidRDefault="001926FC" w:rsidP="000862BF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452EFB">
              <w:rPr>
                <w:rFonts w:asciiTheme="minorHAnsi" w:hAnsiTheme="minorHAnsi" w:cstheme="minorHAnsi"/>
              </w:rPr>
              <w:t>składane na podstawie art. 125 ust. 1 ustawy z dnia 11 września 2019 r. Prawo zamówień publicznych (</w:t>
            </w:r>
            <w:proofErr w:type="spellStart"/>
            <w:r w:rsidRPr="00452EFB">
              <w:rPr>
                <w:rFonts w:asciiTheme="minorHAnsi" w:hAnsiTheme="minorHAnsi" w:cstheme="minorHAnsi"/>
              </w:rPr>
              <w:t>t.j</w:t>
            </w:r>
            <w:proofErr w:type="spellEnd"/>
            <w:r w:rsidRPr="00452EFB">
              <w:rPr>
                <w:rFonts w:asciiTheme="minorHAnsi" w:hAnsiTheme="minorHAnsi" w:cstheme="minorHAnsi"/>
              </w:rPr>
              <w:t xml:space="preserve">. Dz. U. z 2026 r. poz. 793) (dalej jako: ustawa </w:t>
            </w:r>
            <w:proofErr w:type="spellStart"/>
            <w:r w:rsidRPr="00452EFB">
              <w:rPr>
                <w:rFonts w:asciiTheme="minorHAnsi" w:hAnsiTheme="minorHAnsi" w:cstheme="minorHAnsi"/>
              </w:rPr>
              <w:t>Pzp</w:t>
            </w:r>
            <w:proofErr w:type="spellEnd"/>
            <w:r w:rsidRPr="00452EFB">
              <w:rPr>
                <w:rFonts w:asciiTheme="minorHAnsi" w:hAnsiTheme="minorHAnsi" w:cstheme="minorHAnsi"/>
              </w:rPr>
              <w:t>), dotyczące:</w:t>
            </w:r>
          </w:p>
          <w:p w14:paraId="67A5FAAB" w14:textId="77777777" w:rsidR="001926FC" w:rsidRPr="00452EFB" w:rsidRDefault="001926FC" w:rsidP="000862BF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452EFB">
              <w:rPr>
                <w:rFonts w:asciiTheme="minorHAnsi" w:hAnsiTheme="minorHAnsi" w:cstheme="minorHAnsi"/>
                <w:b/>
              </w:rPr>
              <w:t>PRZESŁANEK WYKLUCZENIA Z POSTĘPOWANIA</w:t>
            </w:r>
          </w:p>
          <w:p w14:paraId="658E545A" w14:textId="77777777" w:rsidR="001926FC" w:rsidRPr="00452EFB" w:rsidRDefault="001926FC" w:rsidP="000862BF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452EFB">
              <w:rPr>
                <w:rFonts w:asciiTheme="minorHAnsi" w:hAnsiTheme="minorHAnsi" w:cstheme="minorHAnsi"/>
                <w:b/>
              </w:rPr>
              <w:t>ORAZ</w:t>
            </w:r>
          </w:p>
          <w:p w14:paraId="2046DF8F" w14:textId="77777777" w:rsidR="001926FC" w:rsidRPr="00452EFB" w:rsidRDefault="001926FC" w:rsidP="000862BF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2EFB">
              <w:rPr>
                <w:rFonts w:asciiTheme="minorHAnsi" w:hAnsiTheme="minorHAnsi" w:cstheme="minorHAnsi"/>
                <w:b/>
              </w:rPr>
              <w:t>SPEŁNIANIA WARUNKÓW UDZIAŁU W POSTĘPOWANIU</w:t>
            </w:r>
          </w:p>
        </w:tc>
      </w:tr>
    </w:tbl>
    <w:p w14:paraId="227EC64D" w14:textId="77777777" w:rsidR="00E50194" w:rsidRPr="00452EFB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452EFB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452EFB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452EFB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452EFB" w14:paraId="2B7886C3" w14:textId="77777777" w:rsidTr="0018769E">
        <w:tc>
          <w:tcPr>
            <w:tcW w:w="2269" w:type="dxa"/>
          </w:tcPr>
          <w:p w14:paraId="748A2E84" w14:textId="77777777" w:rsidR="002578E4" w:rsidRPr="00452EFB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52E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4278725" w14:textId="7E6A3E17" w:rsidR="002578E4" w:rsidRPr="00452EFB" w:rsidRDefault="001926FC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52E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Dostawy nici i siatek chirurgicznych do Samodzielnego Publicznego Zakładu Opieki Zdrowotnej w Siedlcach</w:t>
            </w:r>
            <w:r w:rsidR="002578E4" w:rsidRPr="00452E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1926FC" w:rsidRPr="00452EFB" w14:paraId="73E48818" w14:textId="77777777" w:rsidTr="000862BF">
        <w:tc>
          <w:tcPr>
            <w:tcW w:w="2269" w:type="dxa"/>
          </w:tcPr>
          <w:p w14:paraId="0E9A629F" w14:textId="77777777" w:rsidR="001926FC" w:rsidRPr="00452EFB" w:rsidRDefault="001926FC" w:rsidP="000862B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52EF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3C62775" w14:textId="6137E2E3" w:rsidR="001926FC" w:rsidRPr="00452EFB" w:rsidRDefault="001926FC" w:rsidP="000862B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52EF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nici i siatki2/588/2026</w:t>
            </w:r>
          </w:p>
        </w:tc>
      </w:tr>
    </w:tbl>
    <w:p w14:paraId="479DA461" w14:textId="77777777" w:rsidR="002578E4" w:rsidRPr="00452EFB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5B806F7" w14:textId="38E84EB2" w:rsidR="00F90CD1" w:rsidRPr="00452EFB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1926FC" w:rsidRPr="00452EFB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452EFB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452EFB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452EFB">
        <w:rPr>
          <w:rFonts w:asciiTheme="minorHAnsi" w:hAnsiTheme="minorHAnsi" w:cstheme="minorHAnsi"/>
          <w:sz w:val="20"/>
          <w:szCs w:val="20"/>
        </w:rPr>
        <w:t>oświa</w:t>
      </w:r>
      <w:r w:rsidR="00825A09" w:rsidRPr="00452EFB">
        <w:rPr>
          <w:rFonts w:asciiTheme="minorHAnsi" w:hAnsiTheme="minorHAnsi" w:cstheme="minorHAnsi"/>
          <w:sz w:val="20"/>
          <w:szCs w:val="20"/>
        </w:rPr>
        <w:t>dczam</w:t>
      </w:r>
      <w:r w:rsidR="00E65685" w:rsidRPr="00452EFB">
        <w:rPr>
          <w:rFonts w:asciiTheme="minorHAnsi" w:hAnsiTheme="minorHAnsi" w:cstheme="minorHAnsi"/>
          <w:sz w:val="20"/>
          <w:szCs w:val="20"/>
        </w:rPr>
        <w:t>,</w:t>
      </w:r>
      <w:r w:rsidR="002B2AD9" w:rsidRPr="00452EFB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452EFB" w14:paraId="32EB0066" w14:textId="77777777" w:rsidTr="00650D6C">
        <w:tc>
          <w:tcPr>
            <w:tcW w:w="9104" w:type="dxa"/>
            <w:shd w:val="clear" w:color="auto" w:fill="D9D9D9"/>
          </w:tcPr>
          <w:p w14:paraId="7FEFF084" w14:textId="77777777" w:rsidR="00E50194" w:rsidRPr="00452EFB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7C7B1A0C" w14:textId="77777777" w:rsidR="00C113BF" w:rsidRPr="00452EFB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452EFB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452EFB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452EFB">
        <w:rPr>
          <w:rFonts w:asciiTheme="minorHAnsi" w:hAnsiTheme="minorHAnsi" w:cstheme="minorHAnsi"/>
          <w:sz w:val="20"/>
          <w:szCs w:val="20"/>
        </w:rPr>
        <w:t>108</w:t>
      </w:r>
      <w:r w:rsidR="002C4137" w:rsidRPr="00452EFB">
        <w:rPr>
          <w:rFonts w:asciiTheme="minorHAnsi" w:hAnsiTheme="minorHAnsi" w:cstheme="minorHAnsi"/>
          <w:sz w:val="20"/>
          <w:szCs w:val="20"/>
        </w:rPr>
        <w:t xml:space="preserve"> ust 1 </w:t>
      </w:r>
      <w:r w:rsidRPr="00452EFB">
        <w:rPr>
          <w:rFonts w:asciiTheme="minorHAnsi" w:hAnsiTheme="minorHAnsi" w:cstheme="minorHAnsi"/>
          <w:sz w:val="20"/>
          <w:szCs w:val="20"/>
        </w:rPr>
        <w:t>ustawy Pzp</w:t>
      </w:r>
      <w:r w:rsidR="00641874" w:rsidRPr="00452EFB">
        <w:rPr>
          <w:rFonts w:asciiTheme="minorHAnsi" w:hAnsiTheme="minorHAnsi" w:cstheme="minorHAnsi"/>
          <w:sz w:val="20"/>
          <w:szCs w:val="20"/>
        </w:rPr>
        <w:t>.</w:t>
      </w:r>
    </w:p>
    <w:p w14:paraId="28AC3494" w14:textId="5E0FCE0A" w:rsidR="002426FF" w:rsidRPr="00452EFB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64475FAC" w14:textId="12DA7B48" w:rsidR="00023477" w:rsidRPr="00452EFB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212E4498" w14:textId="77777777" w:rsidR="00023477" w:rsidRPr="00452EFB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70A3F68" w14:textId="77777777" w:rsidR="00992BD8" w:rsidRPr="00452EFB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452EFB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452EFB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452EFB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2F2F377F" w14:textId="77777777" w:rsidR="00023477" w:rsidRPr="00452EFB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452EFB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452EFB">
        <w:rPr>
          <w:rFonts w:asciiTheme="minorHAnsi" w:hAnsiTheme="minorHAnsi" w:cstheme="minorHAnsi"/>
          <w:i/>
          <w:sz w:val="20"/>
          <w:szCs w:val="20"/>
        </w:rPr>
        <w:t>.</w:t>
      </w:r>
      <w:r w:rsidRPr="00452EFB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452EFB">
        <w:rPr>
          <w:rFonts w:asciiTheme="minorHAnsi" w:hAnsiTheme="minorHAnsi" w:cstheme="minorHAnsi"/>
          <w:sz w:val="20"/>
          <w:szCs w:val="20"/>
        </w:rPr>
        <w:t>110</w:t>
      </w:r>
      <w:r w:rsidRPr="00452EFB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452EFB">
        <w:rPr>
          <w:rFonts w:asciiTheme="minorHAnsi" w:hAnsiTheme="minorHAnsi" w:cstheme="minorHAnsi"/>
          <w:sz w:val="20"/>
          <w:szCs w:val="20"/>
        </w:rPr>
        <w:t>2</w:t>
      </w:r>
      <w:r w:rsidRPr="00452EFB">
        <w:rPr>
          <w:rFonts w:asciiTheme="minorHAnsi" w:hAnsiTheme="minorHAnsi" w:cstheme="minorHAnsi"/>
          <w:sz w:val="20"/>
          <w:szCs w:val="20"/>
        </w:rPr>
        <w:t xml:space="preserve"> </w:t>
      </w:r>
      <w:r w:rsidRPr="00452EFB">
        <w:rPr>
          <w:rFonts w:asciiTheme="minorHAnsi" w:hAnsiTheme="minorHAnsi" w:cstheme="minorHAnsi"/>
          <w:sz w:val="20"/>
          <w:szCs w:val="20"/>
        </w:rPr>
        <w:lastRenderedPageBreak/>
        <w:t>ustawy Pzp podjąłem następujące środki naprawcze</w:t>
      </w:r>
      <w:r w:rsidR="007A2BCB" w:rsidRPr="00452EFB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452EFB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452EFB">
        <w:rPr>
          <w:rFonts w:asciiTheme="minorHAnsi" w:hAnsiTheme="minorHAnsi" w:cstheme="minorHAnsi"/>
          <w:sz w:val="20"/>
          <w:szCs w:val="20"/>
        </w:rPr>
        <w:t>..</w:t>
      </w:r>
      <w:r w:rsidRPr="00452EFB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452EFB">
        <w:rPr>
          <w:rFonts w:asciiTheme="minorHAnsi" w:hAnsiTheme="minorHAnsi" w:cstheme="minorHAnsi"/>
          <w:sz w:val="20"/>
          <w:szCs w:val="20"/>
        </w:rPr>
        <w:t>…</w:t>
      </w:r>
      <w:r w:rsidRPr="00452EF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452EFB">
        <w:rPr>
          <w:rFonts w:asciiTheme="minorHAnsi" w:hAnsiTheme="minorHAnsi" w:cstheme="minorHAnsi"/>
          <w:sz w:val="20"/>
          <w:szCs w:val="20"/>
        </w:rPr>
        <w:t>.</w:t>
      </w:r>
      <w:r w:rsidRPr="00452EFB">
        <w:rPr>
          <w:rFonts w:asciiTheme="minorHAnsi" w:hAnsiTheme="minorHAnsi" w:cstheme="minorHAnsi"/>
          <w:sz w:val="20"/>
          <w:szCs w:val="20"/>
        </w:rPr>
        <w:t>…</w:t>
      </w:r>
      <w:r w:rsidR="007A2BCB" w:rsidRPr="00452EFB">
        <w:rPr>
          <w:rFonts w:asciiTheme="minorHAnsi" w:hAnsiTheme="minorHAnsi" w:cstheme="minorHAnsi"/>
          <w:sz w:val="20"/>
          <w:szCs w:val="20"/>
        </w:rPr>
        <w:t>.</w:t>
      </w:r>
    </w:p>
    <w:p w14:paraId="4170DE40" w14:textId="77777777" w:rsidR="007A2BCB" w:rsidRPr="00452EFB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20B124C" w14:textId="2D393B62" w:rsidR="001926FC" w:rsidRPr="00452EFB" w:rsidRDefault="007A2BCB" w:rsidP="001926F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452EFB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452EFB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452EFB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452EFB">
        <w:rPr>
          <w:rFonts w:asciiTheme="minorHAnsi" w:hAnsiTheme="minorHAnsi" w:cstheme="minorHAnsi"/>
          <w:sz w:val="20"/>
          <w:szCs w:val="20"/>
        </w:rPr>
        <w:t>514</w:t>
      </w:r>
      <w:r w:rsidRPr="00452EFB">
        <w:rPr>
          <w:rFonts w:asciiTheme="minorHAnsi" w:hAnsiTheme="minorHAnsi" w:cstheme="minorHAnsi"/>
          <w:sz w:val="20"/>
          <w:szCs w:val="20"/>
        </w:rPr>
        <w:t>)</w:t>
      </w:r>
      <w:r w:rsidR="00AC6A18" w:rsidRPr="00452EFB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452EFB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452EFB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452EFB">
        <w:rPr>
          <w:rFonts w:asciiTheme="minorHAnsi" w:hAnsiTheme="minorHAnsi" w:cstheme="minorHAnsi"/>
          <w:sz w:val="20"/>
          <w:szCs w:val="20"/>
        </w:rPr>
        <w:t>.</w:t>
      </w:r>
      <w:r w:rsidR="00AD6591" w:rsidRPr="00452EF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C9A74E" w14:textId="49B7F995" w:rsidR="00AC6A18" w:rsidRPr="00452EFB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452EFB" w14:paraId="734F9A12" w14:textId="77777777" w:rsidTr="00CD4DD1">
        <w:tc>
          <w:tcPr>
            <w:tcW w:w="9104" w:type="dxa"/>
            <w:shd w:val="clear" w:color="auto" w:fill="D9D9D9"/>
          </w:tcPr>
          <w:p w14:paraId="5C242FEE" w14:textId="77777777" w:rsidR="0011306C" w:rsidRPr="00452EFB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4FD691DC" w14:textId="77777777" w:rsidR="00D2702A" w:rsidRPr="00452EFB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452EFB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452EFB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452EFB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452EFB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452EFB" w14:paraId="75D45A40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7F5B" w14:textId="77777777" w:rsidR="00D2702A" w:rsidRPr="00452EFB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CF7B" w14:textId="77777777" w:rsidR="00D2702A" w:rsidRPr="00452EFB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1926FC" w:rsidRPr="00452EFB" w14:paraId="447E5525" w14:textId="77777777" w:rsidTr="000862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8B69" w14:textId="2C65A677" w:rsidR="001926FC" w:rsidRPr="00452EFB" w:rsidRDefault="001926FC" w:rsidP="000862B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FC09" w14:textId="42B2228D" w:rsidR="001926FC" w:rsidRPr="00452EFB" w:rsidRDefault="001926FC" w:rsidP="000862BF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40EFA449" w14:textId="06695883" w:rsidR="001926FC" w:rsidRPr="00452EFB" w:rsidRDefault="001926FC" w:rsidP="000862B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niniejszego warunku.</w:t>
            </w:r>
          </w:p>
        </w:tc>
      </w:tr>
      <w:tr w:rsidR="001926FC" w:rsidRPr="00452EFB" w14:paraId="61A2001A" w14:textId="77777777" w:rsidTr="000862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571C" w14:textId="49EED2F3" w:rsidR="001926FC" w:rsidRPr="00452EFB" w:rsidRDefault="001926FC" w:rsidP="000862B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8585" w14:textId="55A4DD34" w:rsidR="001926FC" w:rsidRPr="00452EFB" w:rsidRDefault="001926FC" w:rsidP="000862BF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B5E0991" w14:textId="11122D9E" w:rsidR="001926FC" w:rsidRPr="00452EFB" w:rsidRDefault="001926FC" w:rsidP="000862B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precyzuje niniejszego warunku.</w:t>
            </w:r>
          </w:p>
        </w:tc>
      </w:tr>
      <w:tr w:rsidR="001926FC" w:rsidRPr="00452EFB" w14:paraId="2EB96A23" w14:textId="77777777" w:rsidTr="000862B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D228" w14:textId="6BBB25DE" w:rsidR="001926FC" w:rsidRPr="00452EFB" w:rsidRDefault="001926FC" w:rsidP="000862B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EE25" w14:textId="3110C381" w:rsidR="001926FC" w:rsidRPr="00452EFB" w:rsidRDefault="001926FC" w:rsidP="000862BF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280939EC" w14:textId="77777777" w:rsidR="001926FC" w:rsidRPr="00452EFB" w:rsidRDefault="001926FC" w:rsidP="000862B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52EFB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58AAE253" w14:textId="04FFE77B" w:rsidR="001926FC" w:rsidRPr="00452EFB" w:rsidRDefault="001926FC" w:rsidP="000862BF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Zamawiający nie określa warunków minimalnych.</w:t>
            </w:r>
          </w:p>
        </w:tc>
      </w:tr>
    </w:tbl>
    <w:p w14:paraId="5C5FB7E6" w14:textId="77777777" w:rsidR="00E21BB4" w:rsidRPr="00452EFB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52EFB">
        <w:rPr>
          <w:rFonts w:asciiTheme="minorHAnsi" w:hAnsiTheme="minorHAnsi" w:cstheme="minorHAnsi"/>
          <w:sz w:val="18"/>
          <w:szCs w:val="18"/>
        </w:rPr>
        <w:lastRenderedPageBreak/>
        <w:t>_____________________________________________________________________________</w:t>
      </w:r>
    </w:p>
    <w:p w14:paraId="5F1EC9B2" w14:textId="77777777" w:rsidR="00E21BB4" w:rsidRPr="00452EFB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452EFB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452EFB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452EFB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B2C9505" w14:textId="77777777" w:rsidR="00C62F57" w:rsidRPr="00452EFB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385DB51D" w14:textId="77777777" w:rsidR="00C62F57" w:rsidRPr="00452EFB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7DF9DA45" w14:textId="77777777" w:rsidR="00721D87" w:rsidRPr="00452EFB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452EFB">
        <w:rPr>
          <w:rFonts w:asciiTheme="minorHAnsi" w:hAnsiTheme="minorHAnsi" w:cstheme="minorHAnsi"/>
          <w:sz w:val="20"/>
          <w:szCs w:val="20"/>
        </w:rPr>
        <w:t>ego/</w:t>
      </w:r>
      <w:r w:rsidRPr="00452EFB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753786DE" w14:textId="77777777" w:rsidR="00721D87" w:rsidRPr="00452EFB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52EFB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E3DF1F3" w14:textId="77777777" w:rsidR="00721D87" w:rsidRPr="00452EFB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52EFB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5977E87E" w14:textId="77777777" w:rsidR="00721D87" w:rsidRPr="00452EFB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681F154B" w14:textId="77777777" w:rsidR="00E21BB4" w:rsidRPr="00452EFB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52EFB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452EFB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0B80D131" w14:textId="77777777" w:rsidR="00E21BB4" w:rsidRPr="00452EFB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52EFB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67E5EA56" w14:textId="77777777" w:rsidR="00C62F57" w:rsidRPr="00452EFB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452EFB" w14:paraId="3280F7F5" w14:textId="77777777" w:rsidTr="00CD4DD1">
        <w:tc>
          <w:tcPr>
            <w:tcW w:w="9104" w:type="dxa"/>
            <w:shd w:val="clear" w:color="auto" w:fill="D9D9D9"/>
          </w:tcPr>
          <w:p w14:paraId="7A5BE584" w14:textId="77777777" w:rsidR="00BE6F04" w:rsidRPr="00452EFB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8B5475A" w14:textId="77777777" w:rsidR="00FE4E2B" w:rsidRPr="00452EFB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452EFB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452EFB" w14:paraId="0AD2C008" w14:textId="77777777" w:rsidTr="00847232">
        <w:tc>
          <w:tcPr>
            <w:tcW w:w="9104" w:type="dxa"/>
            <w:shd w:val="clear" w:color="auto" w:fill="D9D9D9"/>
          </w:tcPr>
          <w:p w14:paraId="7D7EF6E6" w14:textId="77777777" w:rsidR="00E426EB" w:rsidRPr="00452EFB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521DAABA" w14:textId="77777777" w:rsidR="00E426EB" w:rsidRPr="00452EFB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72B87C5" w14:textId="77777777" w:rsidR="00E426EB" w:rsidRPr="00452EFB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C04877A" w14:textId="77777777" w:rsidR="00E426EB" w:rsidRPr="00452EF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4CE3747" w14:textId="77777777" w:rsidR="00E426EB" w:rsidRPr="00452EFB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52EFB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462B5E1B" w14:textId="77777777" w:rsidR="00E426EB" w:rsidRPr="00452EF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2EF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8C61E4F" w14:textId="77777777" w:rsidR="00E426EB" w:rsidRPr="00452EFB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52EFB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38570C7" w14:textId="77777777" w:rsidR="00E426EB" w:rsidRPr="00452EFB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452EFB" w14:paraId="52312855" w14:textId="77777777" w:rsidTr="005517FB">
        <w:tc>
          <w:tcPr>
            <w:tcW w:w="9104" w:type="dxa"/>
            <w:shd w:val="clear" w:color="auto" w:fill="D9D9D9"/>
          </w:tcPr>
          <w:p w14:paraId="21443EFD" w14:textId="77777777" w:rsidR="00AB3A57" w:rsidRPr="00452EFB" w:rsidRDefault="00AB3A57" w:rsidP="005517FB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INFORMACJA DOTYCZĄCA CERTYFIKATU, O KTÓRYM MOWA </w:t>
            </w:r>
            <w:r w:rsidR="00726FF6" w:rsidRPr="00452EFB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42E5161A" w14:textId="77777777" w:rsidR="0012157F" w:rsidRPr="00452EFB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98DB963" w14:textId="77777777" w:rsidR="00C31437" w:rsidRPr="00452EFB" w:rsidRDefault="00392D3E" w:rsidP="00392D3E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52EFB">
        <w:rPr>
          <w:rFonts w:asciiTheme="minorHAnsi" w:hAnsiTheme="minorHAnsi" w:cstheme="minorHAnsi"/>
          <w:sz w:val="20"/>
          <w:szCs w:val="20"/>
        </w:rPr>
        <w:lastRenderedPageBreak/>
        <w:t>Informuję, że w prowadzonym postępowaniu o udzielenie zamówienia publicznego</w:t>
      </w:r>
      <w:r w:rsidR="009024BA" w:rsidRPr="00452EFB">
        <w:rPr>
          <w:rFonts w:asciiTheme="minorHAnsi" w:hAnsiTheme="minorHAnsi" w:cstheme="minorHAnsi"/>
          <w:sz w:val="20"/>
          <w:szCs w:val="20"/>
        </w:rPr>
        <w:t>,</w:t>
      </w:r>
      <w:r w:rsidRPr="00452EFB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452EFB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452EFB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452EFB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Pzp.</w:t>
      </w:r>
    </w:p>
    <w:p w14:paraId="7D0DF1EA" w14:textId="77777777" w:rsidR="00C31437" w:rsidRPr="00452EFB" w:rsidRDefault="007421B3" w:rsidP="00C31437">
      <w:pPr>
        <w:spacing w:before="120" w:after="12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C31437"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dane dotyczące certyfikatu </w:t>
      </w:r>
      <w:r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wypełnia tylko wykonawca, który </w:t>
      </w:r>
      <w:r w:rsidR="00C31437" w:rsidRPr="00452EFB">
        <w:rPr>
          <w:rFonts w:asciiTheme="minorHAnsi" w:hAnsiTheme="minorHAnsi" w:cstheme="minorHAnsi"/>
          <w:color w:val="0070C0"/>
          <w:sz w:val="16"/>
          <w:szCs w:val="16"/>
        </w:rPr>
        <w:t>będzie</w:t>
      </w:r>
      <w:r w:rsidR="00B73839" w:rsidRPr="00452EFB">
        <w:rPr>
          <w:rFonts w:asciiTheme="minorHAnsi" w:hAnsiTheme="minorHAnsi" w:cstheme="minorHAnsi"/>
          <w:color w:val="0070C0"/>
          <w:sz w:val="16"/>
          <w:szCs w:val="16"/>
        </w:rPr>
        <w:t xml:space="preserve"> się nim posługiwał</w:t>
      </w:r>
      <w:r w:rsidRPr="00452EFB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1B068DE1" w14:textId="77777777" w:rsidR="00B73839" w:rsidRPr="00452EFB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657DAB8E" w14:textId="77777777" w:rsidR="00B73839" w:rsidRPr="00452EFB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12B56FB" w14:textId="77777777" w:rsidR="00B73839" w:rsidRPr="00452EFB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[numer i oznaczenie certyfikatu]</w:t>
      </w:r>
    </w:p>
    <w:p w14:paraId="16B4A058" w14:textId="77777777" w:rsidR="00AB6AD4" w:rsidRPr="00452EFB" w:rsidRDefault="00AB6AD4" w:rsidP="00AB6AD4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2A781C8C" w14:textId="77777777" w:rsidR="00B73839" w:rsidRPr="00452EFB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5CEBF2C3" w14:textId="77777777" w:rsidR="00B73839" w:rsidRPr="00452EFB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[nazwa podmiotu certyfikującego]</w:t>
      </w:r>
    </w:p>
    <w:p w14:paraId="62CCFCC1" w14:textId="77777777" w:rsidR="00AB6AD4" w:rsidRPr="00452EFB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0950C0" w14:textId="77777777" w:rsidR="00B73839" w:rsidRPr="00452EFB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196BD162" w14:textId="77777777" w:rsidR="00B73839" w:rsidRPr="00452EFB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[okres ważności certyfikatu]</w:t>
      </w:r>
    </w:p>
    <w:p w14:paraId="584C6B5A" w14:textId="77777777" w:rsidR="00AB6AD4" w:rsidRPr="00452EFB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BF31DE" w14:textId="77777777" w:rsidR="00B73839" w:rsidRPr="00452EFB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52EFB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6FE8C0C7" w14:textId="77777777" w:rsidR="00524951" w:rsidRPr="00452EFB" w:rsidRDefault="00B73839" w:rsidP="00AB6AD4">
      <w:pPr>
        <w:spacing w:after="6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52EFB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[podstawy wykluczenia lub warunki udziału w postępowaniu, w zakresie których Wykonawca będzie posługiwał się certyfikatem]</w:t>
      </w:r>
      <w:r w:rsidR="00FE4E2B" w:rsidRPr="00452EFB">
        <w:rPr>
          <w:rFonts w:asciiTheme="minorHAnsi" w:hAnsiTheme="minorHAnsi" w:cstheme="minorHAnsi"/>
          <w:sz w:val="16"/>
          <w:szCs w:val="16"/>
        </w:rPr>
        <w:tab/>
      </w:r>
      <w:r w:rsidR="00FE4E2B" w:rsidRPr="00452EFB">
        <w:rPr>
          <w:rFonts w:asciiTheme="minorHAnsi" w:hAnsiTheme="minorHAnsi" w:cstheme="minorHAnsi"/>
          <w:sz w:val="16"/>
          <w:szCs w:val="16"/>
        </w:rPr>
        <w:tab/>
      </w:r>
      <w:r w:rsidR="00FE4E2B" w:rsidRPr="00452EFB">
        <w:rPr>
          <w:rFonts w:asciiTheme="minorHAnsi" w:hAnsiTheme="minorHAnsi" w:cstheme="minorHAnsi"/>
          <w:sz w:val="16"/>
          <w:szCs w:val="16"/>
        </w:rPr>
        <w:tab/>
      </w:r>
      <w:r w:rsidR="00FE4E2B" w:rsidRPr="00452EFB">
        <w:rPr>
          <w:rFonts w:asciiTheme="minorHAnsi" w:hAnsiTheme="minorHAnsi" w:cstheme="minorHAnsi"/>
          <w:sz w:val="16"/>
          <w:szCs w:val="16"/>
        </w:rPr>
        <w:tab/>
      </w:r>
    </w:p>
    <w:p w14:paraId="4F3875CC" w14:textId="77777777" w:rsidR="00524951" w:rsidRPr="00452EFB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440BF557" w14:textId="77777777" w:rsidR="00FE4E2B" w:rsidRPr="00452EFB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452EFB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452EFB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52EFB">
        <w:rPr>
          <w:rFonts w:asciiTheme="minorHAnsi" w:hAnsiTheme="minorHAnsi" w:cstheme="minorHAnsi"/>
          <w:sz w:val="16"/>
          <w:szCs w:val="16"/>
        </w:rPr>
        <w:t>…</w:t>
      </w:r>
      <w:r w:rsidR="006D536F" w:rsidRPr="00452EFB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52EFB">
        <w:rPr>
          <w:rFonts w:asciiTheme="minorHAnsi" w:hAnsiTheme="minorHAnsi" w:cstheme="minorHAnsi"/>
          <w:sz w:val="16"/>
          <w:szCs w:val="16"/>
        </w:rPr>
        <w:t>……</w:t>
      </w:r>
      <w:r w:rsidR="006D536F" w:rsidRPr="00452EFB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452EFB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19CFE978" w14:textId="77777777" w:rsidR="00484F88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i/>
          <w:sz w:val="12"/>
          <w:szCs w:val="12"/>
        </w:rPr>
      </w:pPr>
      <w:r w:rsidRPr="00452EFB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452EFB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p w14:paraId="3F1C75D3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70629656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3B126786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29B27772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2E95EF59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694D89E9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370FBAC7" w14:textId="77777777" w:rsidR="00452EFB" w:rsidRPr="00452EFB" w:rsidRDefault="00452EFB" w:rsidP="00452EFB">
      <w:pPr>
        <w:rPr>
          <w:rFonts w:asciiTheme="minorHAnsi" w:hAnsiTheme="minorHAnsi" w:cstheme="minorHAnsi"/>
          <w:sz w:val="18"/>
          <w:szCs w:val="18"/>
        </w:rPr>
      </w:pPr>
    </w:p>
    <w:p w14:paraId="6C49D595" w14:textId="77777777" w:rsidR="00452EFB" w:rsidRDefault="00452EFB" w:rsidP="00452EFB">
      <w:pPr>
        <w:rPr>
          <w:rFonts w:asciiTheme="minorHAnsi" w:hAnsiTheme="minorHAnsi" w:cstheme="minorHAnsi"/>
          <w:i/>
          <w:sz w:val="12"/>
          <w:szCs w:val="12"/>
        </w:rPr>
      </w:pPr>
    </w:p>
    <w:p w14:paraId="2661697E" w14:textId="0218D35B" w:rsidR="00452EFB" w:rsidRPr="00452EFB" w:rsidRDefault="00452EFB" w:rsidP="00452EFB">
      <w:pPr>
        <w:tabs>
          <w:tab w:val="left" w:pos="1980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</w:p>
    <w:sectPr w:rsidR="00452EFB" w:rsidRPr="00452EFB" w:rsidSect="00452E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75A9B" w14:textId="77777777" w:rsidR="00ED7D60" w:rsidRDefault="00ED7D60" w:rsidP="0038231F">
      <w:pPr>
        <w:spacing w:after="0" w:line="240" w:lineRule="auto"/>
      </w:pPr>
      <w:r>
        <w:separator/>
      </w:r>
    </w:p>
  </w:endnote>
  <w:endnote w:type="continuationSeparator" w:id="0">
    <w:p w14:paraId="23311432" w14:textId="77777777" w:rsidR="00ED7D60" w:rsidRDefault="00ED7D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46B3" w14:textId="77777777" w:rsidR="001926FC" w:rsidRDefault="001926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4079734"/>
  <w:bookmarkStart w:id="2" w:name="_Hlk204666669"/>
  <w:bookmarkStart w:id="3" w:name="_Hlk220924296"/>
  <w:bookmarkStart w:id="4" w:name="_Hlk236822604"/>
  <w:p w14:paraId="124ED575" w14:textId="6B35BF9F" w:rsidR="00452EFB" w:rsidRPr="00452EFB" w:rsidRDefault="00452EFB" w:rsidP="00452EFB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F5A7DF4" wp14:editId="70A7AA1B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34572384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F6C118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52EFB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8BAF10C" w14:textId="77777777" w:rsidR="00F8042D" w:rsidRPr="00452EFB" w:rsidRDefault="00452EFB" w:rsidP="00452EFB">
    <w:pPr>
      <w:widowControl w:val="0"/>
      <w:autoSpaceDE w:val="0"/>
      <w:autoSpaceDN w:val="0"/>
      <w:adjustRightInd w:val="0"/>
      <w:spacing w:after="0" w:line="288" w:lineRule="auto"/>
      <w:ind w:right="-178"/>
      <w:textAlignment w:val="center"/>
      <w:rPr>
        <w:rFonts w:eastAsia="Times New Roman" w:cs="Calibri"/>
        <w:color w:val="202C82"/>
        <w:spacing w:val="4"/>
        <w:sz w:val="15"/>
        <w:szCs w:val="15"/>
      </w:rPr>
    </w:pPr>
    <w:r w:rsidRPr="00452EFB">
      <w:rPr>
        <w:rFonts w:eastAsia="Times New Roman" w:cs="Calibri"/>
        <w:sz w:val="15"/>
        <w:szCs w:val="15"/>
      </w:rPr>
      <w:t xml:space="preserve">SPZOZ w Siedlcach:   NIP: 821-205-60-50,  </w:t>
    </w:r>
    <w:r w:rsidRPr="00452EFB">
      <w:rPr>
        <w:rFonts w:eastAsia="Times New Roman" w:cs="Calibri"/>
        <w:spacing w:val="4"/>
        <w:sz w:val="15"/>
        <w:szCs w:val="15"/>
      </w:rPr>
      <w:t xml:space="preserve">REGON: 000310309,  KRS 0000001957  BDO </w:t>
    </w:r>
    <w:r w:rsidRPr="00452EFB">
      <w:rPr>
        <w:rFonts w:eastAsia="Times New Roman" w:cs="Calibri"/>
        <w:spacing w:val="4"/>
        <w:sz w:val="15"/>
        <w:szCs w:val="15"/>
        <w:lang w:val="en-US"/>
      </w:rPr>
      <w:t>000144095</w:t>
    </w:r>
    <w:bookmarkEnd w:id="1"/>
    <w:r w:rsidRPr="00452EFB">
      <w:rPr>
        <w:rFonts w:eastAsia="Times New Roman" w:cs="Calibri"/>
        <w:color w:val="202C82"/>
        <w:sz w:val="15"/>
        <w:szCs w:val="15"/>
      </w:rPr>
      <w:tab/>
    </w:r>
    <w:bookmarkEnd w:id="2"/>
    <w:r w:rsidRPr="00452EFB">
      <w:rPr>
        <w:rFonts w:eastAsia="Times New Roman" w:cs="Calibri"/>
        <w:color w:val="202C82"/>
        <w:sz w:val="15"/>
        <w:szCs w:val="15"/>
      </w:rPr>
      <w:tab/>
    </w:r>
    <w:bookmarkEnd w:id="3"/>
    <w:r w:rsidRPr="00452EFB">
      <w:rPr>
        <w:rFonts w:eastAsia="Times New Roman" w:cs="Calibri"/>
        <w:color w:val="202C82"/>
        <w:sz w:val="15"/>
        <w:szCs w:val="15"/>
      </w:rPr>
      <w:tab/>
    </w:r>
    <w:r w:rsidRPr="00452EFB">
      <w:rPr>
        <w:rFonts w:asciiTheme="minorHAnsi" w:eastAsia="Times New Roman" w:hAnsiTheme="minorHAnsi" w:cstheme="minorHAnsi"/>
        <w:color w:val="202C82"/>
        <w:spacing w:val="4"/>
        <w:sz w:val="11"/>
        <w:szCs w:val="11"/>
      </w:rPr>
      <w:t xml:space="preserve">   </w:t>
    </w:r>
    <w:bookmarkEnd w:id="4"/>
    <w:r w:rsidR="00F8042D" w:rsidRPr="00452EFB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452EF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452EFB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452EF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452EFB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452EF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452EFB">
      <w:rPr>
        <w:rFonts w:asciiTheme="minorHAnsi" w:hAnsiTheme="minorHAnsi" w:cstheme="minorHAnsi"/>
        <w:sz w:val="18"/>
        <w:szCs w:val="18"/>
      </w:rPr>
      <w:t xml:space="preserve"> z </w:t>
    </w:r>
    <w:r w:rsidR="00F8042D" w:rsidRPr="00452EF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452EFB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452EF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452EFB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452EFB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06BDFF8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23BB" w14:textId="77777777" w:rsidR="001926FC" w:rsidRDefault="001926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4BF6A" w14:textId="77777777" w:rsidR="00ED7D60" w:rsidRDefault="00ED7D60" w:rsidP="0038231F">
      <w:pPr>
        <w:spacing w:after="0" w:line="240" w:lineRule="auto"/>
      </w:pPr>
      <w:r>
        <w:separator/>
      </w:r>
    </w:p>
  </w:footnote>
  <w:footnote w:type="continuationSeparator" w:id="0">
    <w:p w14:paraId="18D5AD47" w14:textId="77777777" w:rsidR="00ED7D60" w:rsidRDefault="00ED7D60" w:rsidP="0038231F">
      <w:pPr>
        <w:spacing w:after="0" w:line="240" w:lineRule="auto"/>
      </w:pPr>
      <w:r>
        <w:continuationSeparator/>
      </w:r>
    </w:p>
  </w:footnote>
  <w:footnote w:id="1">
    <w:p w14:paraId="32F3F924" w14:textId="77777777" w:rsidR="0011306C" w:rsidRPr="00452EFB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452EFB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452EFB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452EFB">
        <w:rPr>
          <w:rFonts w:asciiTheme="minorHAnsi" w:hAnsiTheme="minorHAnsi" w:cstheme="minorHAnsi"/>
          <w:color w:val="0070C0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4A99891" w14:textId="77777777" w:rsidR="0011306C" w:rsidRPr="00452EFB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452EFB">
        <w:rPr>
          <w:rFonts w:asciiTheme="minorHAnsi" w:hAnsiTheme="minorHAnsi" w:cstheme="minorHAnsi"/>
          <w:color w:val="0070C0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4EDF40" w14:textId="77777777" w:rsidR="0011306C" w:rsidRPr="00452EFB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452EFB">
        <w:rPr>
          <w:rFonts w:asciiTheme="minorHAnsi" w:hAnsiTheme="minorHAnsi" w:cstheme="minorHAnsi"/>
          <w:color w:val="0070C0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452EFB">
        <w:rPr>
          <w:rFonts w:asciiTheme="minorHAnsi" w:hAnsiTheme="minorHAnsi" w:cstheme="minorHAnsi"/>
          <w:color w:val="0070C0"/>
          <w:sz w:val="14"/>
          <w:szCs w:val="14"/>
        </w:rPr>
        <w:t>t.j. Dz. U. z 202</w:t>
      </w:r>
      <w:r w:rsidR="004204C7" w:rsidRPr="00452EFB">
        <w:rPr>
          <w:rFonts w:asciiTheme="minorHAnsi" w:hAnsiTheme="minorHAnsi" w:cstheme="minorHAnsi"/>
          <w:color w:val="0070C0"/>
          <w:sz w:val="14"/>
          <w:szCs w:val="14"/>
        </w:rPr>
        <w:t>5</w:t>
      </w:r>
      <w:r w:rsidR="00E01091" w:rsidRPr="00452EFB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4204C7" w:rsidRPr="00452EFB">
        <w:rPr>
          <w:rFonts w:asciiTheme="minorHAnsi" w:hAnsiTheme="minorHAnsi" w:cstheme="minorHAnsi"/>
          <w:color w:val="0070C0"/>
          <w:sz w:val="14"/>
          <w:szCs w:val="14"/>
        </w:rPr>
        <w:t>644</w:t>
      </w:r>
      <w:r w:rsidRPr="00452EFB">
        <w:rPr>
          <w:rFonts w:asciiTheme="minorHAnsi" w:hAnsiTheme="minorHAnsi" w:cstheme="minorHAnsi"/>
          <w:color w:val="0070C0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D7554B" w14:textId="77777777" w:rsidR="0011306C" w:rsidRPr="00452EF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452EFB">
        <w:rPr>
          <w:rFonts w:asciiTheme="minorHAnsi" w:hAnsiTheme="minorHAnsi" w:cstheme="minorHAnsi"/>
          <w:color w:val="0070C0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452EFB">
        <w:rPr>
          <w:rFonts w:asciiTheme="minorHAnsi" w:hAnsiTheme="minorHAnsi" w:cstheme="minorHAnsi"/>
          <w:color w:val="0070C0"/>
          <w:sz w:val="14"/>
          <w:szCs w:val="14"/>
        </w:rPr>
        <w:t>(</w:t>
      </w:r>
      <w:r w:rsidR="00472C9B" w:rsidRPr="00452EFB">
        <w:rPr>
          <w:rFonts w:asciiTheme="minorHAnsi" w:hAnsiTheme="minorHAnsi" w:cstheme="minorHAnsi"/>
          <w:color w:val="0070C0"/>
          <w:sz w:val="14"/>
          <w:szCs w:val="14"/>
        </w:rPr>
        <w:t xml:space="preserve">t.j. </w:t>
      </w:r>
      <w:r w:rsidR="00E01091" w:rsidRPr="00452EFB">
        <w:rPr>
          <w:rFonts w:asciiTheme="minorHAnsi" w:hAnsiTheme="minorHAnsi" w:cstheme="minorHAnsi"/>
          <w:color w:val="0070C0"/>
          <w:sz w:val="14"/>
          <w:szCs w:val="14"/>
        </w:rPr>
        <w:t>Dz. U. z 202</w:t>
      </w:r>
      <w:r w:rsidR="00472C9B" w:rsidRPr="00452EFB">
        <w:rPr>
          <w:rFonts w:asciiTheme="minorHAnsi" w:hAnsiTheme="minorHAnsi" w:cstheme="minorHAnsi"/>
          <w:color w:val="0070C0"/>
          <w:sz w:val="14"/>
          <w:szCs w:val="14"/>
        </w:rPr>
        <w:t>6</w:t>
      </w:r>
      <w:r w:rsidR="009B0A5F" w:rsidRPr="00452EFB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="00E01091" w:rsidRPr="00452EFB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472C9B" w:rsidRPr="00452EFB">
        <w:rPr>
          <w:rFonts w:asciiTheme="minorHAnsi" w:hAnsiTheme="minorHAnsi" w:cstheme="minorHAnsi"/>
          <w:color w:val="0070C0"/>
          <w:sz w:val="14"/>
          <w:szCs w:val="14"/>
        </w:rPr>
        <w:t>522</w:t>
      </w:r>
      <w:r w:rsidRPr="00452EFB">
        <w:rPr>
          <w:rFonts w:asciiTheme="minorHAnsi" w:hAnsiTheme="minorHAnsi" w:cstheme="minorHAnsi"/>
          <w:color w:val="0070C0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EFFD2F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1984B4B7" w14:textId="77777777" w:rsidR="007421B3" w:rsidRPr="00452EFB" w:rsidRDefault="007421B3">
      <w:pPr>
        <w:pStyle w:val="Tekstprzypisudolnego"/>
        <w:rPr>
          <w:rFonts w:asciiTheme="minorHAnsi" w:hAnsiTheme="minorHAnsi" w:cstheme="minorHAnsi"/>
        </w:rPr>
      </w:pPr>
      <w:r w:rsidRPr="00452EFB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452EFB">
        <w:rPr>
          <w:rFonts w:asciiTheme="minorHAnsi" w:hAnsiTheme="minorHAnsi" w:cstheme="minorHAnsi"/>
        </w:rPr>
        <w:t xml:space="preserve"> </w:t>
      </w:r>
      <w:r w:rsidRPr="00452EFB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D478" w14:textId="77777777" w:rsidR="001926FC" w:rsidRDefault="001926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5090A" w14:textId="77777777" w:rsidR="00452EFB" w:rsidRPr="00452EFB" w:rsidRDefault="00452EFB" w:rsidP="00452EFB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73387BDA" w14:textId="34BF9429" w:rsidR="00452EFB" w:rsidRPr="00452EFB" w:rsidRDefault="00452EFB" w:rsidP="00452EFB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CF83EBE" wp14:editId="7FA9EB94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F45561" w14:textId="77777777" w:rsidR="00452EFB" w:rsidRPr="00452EFB" w:rsidRDefault="00452EFB" w:rsidP="00452EFB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452EFB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proofErr w:type="spellStart"/>
    <w:r w:rsidRPr="00452EFB">
      <w:rPr>
        <w:rFonts w:eastAsia="Batang" w:cs="Calibri"/>
        <w:b/>
        <w:lang w:val="en-US" w:eastAsia="pl-PL" w:bidi="ar-IQ"/>
      </w:rPr>
      <w:t>Samodzielny</w:t>
    </w:r>
    <w:proofErr w:type="spellEnd"/>
    <w:r w:rsidRPr="00452EFB">
      <w:rPr>
        <w:rFonts w:eastAsia="Batang" w:cs="Calibri"/>
        <w:b/>
        <w:lang w:val="en-US" w:eastAsia="pl-PL" w:bidi="ar-IQ"/>
      </w:rPr>
      <w:t xml:space="preserve"> </w:t>
    </w:r>
    <w:proofErr w:type="spellStart"/>
    <w:r w:rsidRPr="00452EFB">
      <w:rPr>
        <w:rFonts w:eastAsia="Batang" w:cs="Calibri"/>
        <w:b/>
        <w:lang w:val="en-US" w:eastAsia="pl-PL" w:bidi="ar-IQ"/>
      </w:rPr>
      <w:t>Publiczny</w:t>
    </w:r>
    <w:proofErr w:type="spellEnd"/>
    <w:r w:rsidRPr="00452EFB">
      <w:rPr>
        <w:rFonts w:eastAsia="Batang" w:cs="Calibri"/>
        <w:b/>
        <w:lang w:val="en-US" w:eastAsia="pl-PL" w:bidi="ar-IQ"/>
      </w:rPr>
      <w:t xml:space="preserve"> </w:t>
    </w:r>
    <w:proofErr w:type="spellStart"/>
    <w:r w:rsidRPr="00452EFB">
      <w:rPr>
        <w:rFonts w:eastAsia="Batang" w:cs="Calibri"/>
        <w:b/>
        <w:lang w:val="en-US" w:eastAsia="pl-PL" w:bidi="ar-IQ"/>
      </w:rPr>
      <w:t>Zakład</w:t>
    </w:r>
    <w:proofErr w:type="spellEnd"/>
    <w:r w:rsidRPr="00452EFB">
      <w:rPr>
        <w:rFonts w:eastAsia="Batang" w:cs="Calibri"/>
        <w:b/>
        <w:lang w:val="en-US" w:eastAsia="pl-PL" w:bidi="ar-IQ"/>
      </w:rPr>
      <w:t xml:space="preserve"> </w:t>
    </w:r>
    <w:proofErr w:type="spellStart"/>
    <w:r w:rsidRPr="00452EFB">
      <w:rPr>
        <w:rFonts w:eastAsia="Batang" w:cs="Calibri"/>
        <w:b/>
        <w:lang w:val="en-US" w:eastAsia="pl-PL" w:bidi="ar-IQ"/>
      </w:rPr>
      <w:t>Opieki</w:t>
    </w:r>
    <w:proofErr w:type="spellEnd"/>
    <w:r w:rsidRPr="00452EFB">
      <w:rPr>
        <w:rFonts w:eastAsia="Batang" w:cs="Calibri"/>
        <w:b/>
        <w:lang w:val="en-US" w:eastAsia="pl-PL" w:bidi="ar-IQ"/>
      </w:rPr>
      <w:t xml:space="preserve"> </w:t>
    </w:r>
    <w:proofErr w:type="spellStart"/>
    <w:r w:rsidRPr="00452EFB">
      <w:rPr>
        <w:rFonts w:eastAsia="Batang" w:cs="Calibri"/>
        <w:b/>
        <w:lang w:val="en-US" w:eastAsia="pl-PL" w:bidi="ar-IQ"/>
      </w:rPr>
      <w:t>Zdrowotnej</w:t>
    </w:r>
    <w:proofErr w:type="spellEnd"/>
    <w:r w:rsidRPr="00452EFB">
      <w:rPr>
        <w:rFonts w:eastAsia="Batang" w:cs="Calibri"/>
        <w:b/>
        <w:lang w:val="en-US" w:eastAsia="pl-PL" w:bidi="ar-IQ"/>
      </w:rPr>
      <w:t xml:space="preserve"> w </w:t>
    </w:r>
    <w:proofErr w:type="spellStart"/>
    <w:r w:rsidRPr="00452EFB">
      <w:rPr>
        <w:rFonts w:eastAsia="Batang" w:cs="Calibri"/>
        <w:b/>
        <w:lang w:val="en-US" w:eastAsia="pl-PL" w:bidi="ar-IQ"/>
      </w:rPr>
      <w:t>Siedlcach</w:t>
    </w:r>
    <w:proofErr w:type="spellEnd"/>
    <w:r w:rsidRPr="00452EFB">
      <w:rPr>
        <w:rFonts w:eastAsia="Batang" w:cs="Calibri"/>
        <w:b/>
        <w:lang w:val="en-US" w:eastAsia="pl-PL" w:bidi="ar-IQ"/>
      </w:rPr>
      <w:br/>
      <w:t xml:space="preserve">ul. Jana </w:t>
    </w:r>
    <w:proofErr w:type="spellStart"/>
    <w:r w:rsidRPr="00452EFB">
      <w:rPr>
        <w:rFonts w:eastAsia="Batang" w:cs="Calibri"/>
        <w:b/>
        <w:lang w:val="en-US" w:eastAsia="pl-PL" w:bidi="ar-IQ"/>
      </w:rPr>
      <w:t>Kilińskiego</w:t>
    </w:r>
    <w:proofErr w:type="spellEnd"/>
    <w:r w:rsidRPr="00452EFB">
      <w:rPr>
        <w:rFonts w:eastAsia="Batang" w:cs="Calibri"/>
        <w:b/>
        <w:lang w:val="en-US" w:eastAsia="pl-PL" w:bidi="ar-IQ"/>
      </w:rPr>
      <w:t xml:space="preserve"> 29, 08 -110 </w:t>
    </w:r>
    <w:proofErr w:type="spellStart"/>
    <w:r w:rsidRPr="00452EFB">
      <w:rPr>
        <w:rFonts w:eastAsia="Batang" w:cs="Calibri"/>
        <w:b/>
        <w:lang w:val="en-US" w:eastAsia="pl-PL" w:bidi="ar-IQ"/>
      </w:rPr>
      <w:t>Siedlce</w:t>
    </w:r>
    <w:proofErr w:type="spellEnd"/>
    <w:r w:rsidRPr="00452EFB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452EFB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452EFB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307C4C78" w14:textId="27BADB52" w:rsidR="00452EFB" w:rsidRPr="00452EFB" w:rsidRDefault="00452EFB" w:rsidP="00452EFB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ADEF3E7" wp14:editId="4FF5E765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36286843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9AF9C2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52EFB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2B8E7674" w14:textId="77777777" w:rsidR="001926FC" w:rsidRDefault="001926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AFE5D" w14:textId="77777777" w:rsidR="001926FC" w:rsidRDefault="001926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397814">
    <w:abstractNumId w:val="11"/>
  </w:num>
  <w:num w:numId="2" w16cid:durableId="1231235228">
    <w:abstractNumId w:val="0"/>
  </w:num>
  <w:num w:numId="3" w16cid:durableId="447696837">
    <w:abstractNumId w:val="10"/>
  </w:num>
  <w:num w:numId="4" w16cid:durableId="12150918">
    <w:abstractNumId w:val="13"/>
  </w:num>
  <w:num w:numId="5" w16cid:durableId="992610733">
    <w:abstractNumId w:val="12"/>
  </w:num>
  <w:num w:numId="6" w16cid:durableId="1495683469">
    <w:abstractNumId w:val="9"/>
  </w:num>
  <w:num w:numId="7" w16cid:durableId="1172329076">
    <w:abstractNumId w:val="1"/>
  </w:num>
  <w:num w:numId="8" w16cid:durableId="1631394368">
    <w:abstractNumId w:val="6"/>
  </w:num>
  <w:num w:numId="9" w16cid:durableId="1139616837">
    <w:abstractNumId w:val="4"/>
  </w:num>
  <w:num w:numId="10" w16cid:durableId="195389171">
    <w:abstractNumId w:val="7"/>
  </w:num>
  <w:num w:numId="11" w16cid:durableId="942885465">
    <w:abstractNumId w:val="5"/>
  </w:num>
  <w:num w:numId="12" w16cid:durableId="158084555">
    <w:abstractNumId w:val="8"/>
  </w:num>
  <w:num w:numId="13" w16cid:durableId="309866833">
    <w:abstractNumId w:val="3"/>
  </w:num>
  <w:num w:numId="14" w16cid:durableId="515272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D60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926FC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2EFB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0B13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67B1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0394A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D7D60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83FFC"/>
  <w15:docId w15:val="{7A1D3996-3898-4A13-BBF9-BAA9EBFF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924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2026-08-06T11:10:00Z</cp:lastPrinted>
  <dcterms:created xsi:type="dcterms:W3CDTF">2026-08-06T11:10:00Z</dcterms:created>
  <dcterms:modified xsi:type="dcterms:W3CDTF">2026-08-06T11:10:00Z</dcterms:modified>
</cp:coreProperties>
</file>